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6D" w:rsidRPr="00434543" w:rsidRDefault="00B3406D" w:rsidP="009C43C1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3pt" o:ole="" fillcolor="window">
            <v:imagedata r:id="rId5" o:title=""/>
          </v:shape>
          <o:OLEObject Type="Embed" ProgID="Paint.Picture" ShapeID="_x0000_i1025" DrawAspect="Content" ObjectID="_1662460346" r:id="rId6"/>
        </w:object>
      </w:r>
    </w:p>
    <w:p w:rsidR="00B3406D" w:rsidRPr="00434543" w:rsidRDefault="00B3406D" w:rsidP="009C43C1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B3406D" w:rsidRPr="00434543" w:rsidRDefault="00B3406D" w:rsidP="009C43C1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B3406D" w:rsidRDefault="00B3406D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B3406D" w:rsidRPr="007B61C5" w:rsidRDefault="00B3406D" w:rsidP="00CD23C6">
      <w:pPr>
        <w:pStyle w:val="Heading1"/>
        <w:jc w:val="center"/>
        <w:rPr>
          <w:i/>
          <w:szCs w:val="28"/>
        </w:rPr>
      </w:pPr>
      <w:r>
        <w:rPr>
          <w:i/>
          <w:szCs w:val="28"/>
        </w:rPr>
        <w:t>сьомого</w:t>
      </w:r>
      <w:r w:rsidRPr="007B61C5">
        <w:rPr>
          <w:i/>
          <w:szCs w:val="28"/>
        </w:rPr>
        <w:t xml:space="preserve"> скликання</w:t>
      </w:r>
    </w:p>
    <w:p w:rsidR="00B3406D" w:rsidRPr="00434543" w:rsidRDefault="00B3406D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п</w:t>
      </w:r>
      <w:r>
        <w:rPr>
          <w:rFonts w:ascii="Calibri" w:hAnsi="Calibri" w:cs="Calibri"/>
          <w:b/>
          <w:i/>
          <w:sz w:val="28"/>
          <w:szCs w:val="28"/>
        </w:rPr>
        <w:t>’</w:t>
      </w:r>
      <w:r>
        <w:rPr>
          <w:b/>
          <w:i/>
          <w:sz w:val="28"/>
          <w:szCs w:val="28"/>
        </w:rPr>
        <w:t>ятдесят друга позачергова сесія</w:t>
      </w:r>
    </w:p>
    <w:p w:rsidR="00B3406D" w:rsidRDefault="00B3406D" w:rsidP="009C43C1">
      <w:pPr>
        <w:pStyle w:val="Heading1"/>
        <w:jc w:val="center"/>
        <w:rPr>
          <w:i/>
          <w:szCs w:val="28"/>
        </w:rPr>
      </w:pPr>
    </w:p>
    <w:p w:rsidR="00B3406D" w:rsidRDefault="00B3406D" w:rsidP="009C43C1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B3406D" w:rsidRPr="004F6E30" w:rsidRDefault="00B3406D" w:rsidP="004F6E30"/>
    <w:p w:rsidR="00B3406D" w:rsidRPr="00813550" w:rsidRDefault="00B3406D" w:rsidP="004F6E30">
      <w:pPr>
        <w:jc w:val="both"/>
        <w:rPr>
          <w:sz w:val="28"/>
          <w:u w:val="single"/>
        </w:rPr>
      </w:pPr>
      <w:r w:rsidRPr="00813550">
        <w:rPr>
          <w:sz w:val="28"/>
        </w:rPr>
        <w:t>24 вересня 2020 року</w:t>
      </w:r>
      <w:r w:rsidRPr="00813550">
        <w:rPr>
          <w:sz w:val="28"/>
        </w:rPr>
        <w:tab/>
      </w:r>
      <w:r w:rsidRPr="00813550">
        <w:rPr>
          <w:sz w:val="28"/>
        </w:rPr>
        <w:tab/>
      </w:r>
      <w:r w:rsidRPr="00813550">
        <w:rPr>
          <w:sz w:val="28"/>
        </w:rPr>
        <w:tab/>
      </w:r>
      <w:r w:rsidRPr="00813550">
        <w:rPr>
          <w:sz w:val="28"/>
        </w:rPr>
        <w:tab/>
      </w:r>
      <w:r w:rsidRPr="00813550">
        <w:rPr>
          <w:sz w:val="28"/>
        </w:rPr>
        <w:tab/>
      </w:r>
      <w:r w:rsidRPr="00813550">
        <w:rPr>
          <w:sz w:val="28"/>
        </w:rPr>
        <w:tab/>
      </w:r>
      <w:r w:rsidRPr="00813550">
        <w:rPr>
          <w:sz w:val="28"/>
        </w:rPr>
        <w:tab/>
        <w:t xml:space="preserve">     </w:t>
      </w:r>
      <w:r>
        <w:rPr>
          <w:sz w:val="28"/>
        </w:rPr>
        <w:t xml:space="preserve">              </w:t>
      </w:r>
      <w:r w:rsidRPr="00813550">
        <w:rPr>
          <w:sz w:val="28"/>
        </w:rPr>
        <w:t>№</w:t>
      </w:r>
      <w:r w:rsidRPr="00813550">
        <w:rPr>
          <w:sz w:val="28"/>
          <w:u w:val="single"/>
        </w:rPr>
        <w:t xml:space="preserve">  </w:t>
      </w:r>
      <w:r>
        <w:rPr>
          <w:sz w:val="28"/>
          <w:u w:val="single"/>
        </w:rPr>
        <w:t>4</w:t>
      </w:r>
    </w:p>
    <w:p w:rsidR="00B3406D" w:rsidRDefault="00B3406D" w:rsidP="009C43C1">
      <w:pPr>
        <w:jc w:val="both"/>
      </w:pPr>
    </w:p>
    <w:p w:rsidR="00B3406D" w:rsidRPr="006458F3" w:rsidRDefault="00B3406D" w:rsidP="009C43C1">
      <w:pPr>
        <w:spacing w:line="24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  <w:r w:rsidRPr="006458F3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зі змінами)</w:t>
      </w:r>
    </w:p>
    <w:p w:rsidR="00B3406D" w:rsidRDefault="00B3406D" w:rsidP="009C43C1">
      <w:pPr>
        <w:jc w:val="both"/>
        <w:rPr>
          <w:color w:val="000000"/>
          <w:sz w:val="28"/>
          <w:szCs w:val="28"/>
        </w:rPr>
      </w:pPr>
    </w:p>
    <w:p w:rsidR="00B3406D" w:rsidRDefault="00B3406D" w:rsidP="009C43C1">
      <w:pPr>
        <w:jc w:val="both"/>
        <w:rPr>
          <w:color w:val="000000"/>
          <w:sz w:val="28"/>
          <w:szCs w:val="28"/>
        </w:rPr>
      </w:pPr>
    </w:p>
    <w:p w:rsidR="00B3406D" w:rsidRDefault="00B3406D" w:rsidP="009C43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№7,</w:t>
      </w:r>
      <w:r>
        <w:rPr>
          <w:sz w:val="28"/>
        </w:rPr>
        <w:t xml:space="preserve"> «Про затвердження  Порядку складання, затвердження та контролю виконання фінансового плану комунального некомерційного підприємства «Пологівська БЛІЛ»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вирішила: </w:t>
      </w:r>
    </w:p>
    <w:p w:rsidR="00B3406D" w:rsidRDefault="00B3406D" w:rsidP="009C43C1">
      <w:pPr>
        <w:ind w:firstLine="708"/>
        <w:jc w:val="both"/>
        <w:rPr>
          <w:sz w:val="28"/>
          <w:szCs w:val="28"/>
        </w:rPr>
      </w:pPr>
    </w:p>
    <w:p w:rsidR="00B3406D" w:rsidRPr="009D5BA7" w:rsidRDefault="00B3406D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9D5BA7">
        <w:rPr>
          <w:sz w:val="28"/>
          <w:szCs w:val="28"/>
        </w:rPr>
        <w:t>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</w:t>
      </w:r>
      <w:r>
        <w:rPr>
          <w:sz w:val="28"/>
          <w:szCs w:val="28"/>
        </w:rPr>
        <w:t xml:space="preserve"> (зі змінами)</w:t>
      </w:r>
      <w:bookmarkStart w:id="0" w:name="_GoBack"/>
      <w:bookmarkEnd w:id="0"/>
      <w:r w:rsidRPr="009D5B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викласти у новій редакції </w:t>
      </w:r>
      <w:r w:rsidRPr="009D5BA7">
        <w:rPr>
          <w:sz w:val="28"/>
          <w:szCs w:val="28"/>
        </w:rPr>
        <w:t xml:space="preserve">(додається). </w:t>
      </w:r>
    </w:p>
    <w:p w:rsidR="00B3406D" w:rsidRDefault="00B3406D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 w:rsidRPr="009D5BA7">
        <w:rPr>
          <w:bCs/>
          <w:color w:val="000000"/>
          <w:kern w:val="2"/>
          <w:sz w:val="28"/>
          <w:szCs w:val="28"/>
        </w:rPr>
        <w:t>Головному лікарю КНП «Пологівська БЛІЛ» інформувати районну раду про виконання фінансового плану підприємства.</w:t>
      </w:r>
    </w:p>
    <w:p w:rsidR="00B3406D" w:rsidRDefault="00B3406D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B3406D" w:rsidRDefault="00B3406D" w:rsidP="00CB4554">
      <w:pPr>
        <w:jc w:val="both"/>
        <w:rPr>
          <w:bCs/>
          <w:color w:val="000000"/>
          <w:kern w:val="2"/>
          <w:sz w:val="28"/>
          <w:szCs w:val="28"/>
        </w:rPr>
      </w:pPr>
    </w:p>
    <w:p w:rsidR="00B3406D" w:rsidRDefault="00B3406D" w:rsidP="00CB4554">
      <w:pPr>
        <w:jc w:val="both"/>
        <w:rPr>
          <w:bCs/>
          <w:color w:val="000000"/>
          <w:kern w:val="2"/>
          <w:sz w:val="28"/>
          <w:szCs w:val="28"/>
        </w:rPr>
      </w:pPr>
    </w:p>
    <w:p w:rsidR="00B3406D" w:rsidRPr="00CB4554" w:rsidRDefault="00B3406D" w:rsidP="00CB4554">
      <w:pPr>
        <w:jc w:val="both"/>
        <w:rPr>
          <w:bCs/>
          <w:color w:val="000000"/>
          <w:kern w:val="2"/>
          <w:sz w:val="28"/>
          <w:szCs w:val="28"/>
        </w:rPr>
      </w:pPr>
    </w:p>
    <w:p w:rsidR="00B3406D" w:rsidRDefault="00B3406D" w:rsidP="009C43C1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О.П.Покутній</w:t>
      </w:r>
    </w:p>
    <w:p w:rsidR="00B3406D" w:rsidRDefault="00B3406D" w:rsidP="009C43C1">
      <w:pPr>
        <w:jc w:val="both"/>
        <w:rPr>
          <w:sz w:val="28"/>
          <w:szCs w:val="28"/>
        </w:rPr>
      </w:pPr>
    </w:p>
    <w:sectPr w:rsidR="00B3406D" w:rsidSect="004F6E30">
      <w:pgSz w:w="11906" w:h="16838"/>
      <w:pgMar w:top="567" w:right="1134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D296B"/>
    <w:multiLevelType w:val="hybridMultilevel"/>
    <w:tmpl w:val="1ADEFEAC"/>
    <w:lvl w:ilvl="0" w:tplc="1C6A5F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>
    <w:nsid w:val="6DA34A83"/>
    <w:multiLevelType w:val="multilevel"/>
    <w:tmpl w:val="C1C2C1A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86D343C"/>
    <w:multiLevelType w:val="hybridMultilevel"/>
    <w:tmpl w:val="B0564224"/>
    <w:lvl w:ilvl="0" w:tplc="748CB67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3C1"/>
    <w:rsid w:val="00021DB8"/>
    <w:rsid w:val="00067F56"/>
    <w:rsid w:val="00096C8B"/>
    <w:rsid w:val="000A2DDD"/>
    <w:rsid w:val="000E472A"/>
    <w:rsid w:val="00123412"/>
    <w:rsid w:val="001412E6"/>
    <w:rsid w:val="001573B1"/>
    <w:rsid w:val="001D1F8D"/>
    <w:rsid w:val="00247D44"/>
    <w:rsid w:val="002564B6"/>
    <w:rsid w:val="003066E2"/>
    <w:rsid w:val="00317627"/>
    <w:rsid w:val="00322446"/>
    <w:rsid w:val="0034577A"/>
    <w:rsid w:val="003720B4"/>
    <w:rsid w:val="003D4C2B"/>
    <w:rsid w:val="003E03A2"/>
    <w:rsid w:val="003F5C29"/>
    <w:rsid w:val="00434543"/>
    <w:rsid w:val="004369EC"/>
    <w:rsid w:val="00450536"/>
    <w:rsid w:val="00483EB6"/>
    <w:rsid w:val="004F6E30"/>
    <w:rsid w:val="00506BDB"/>
    <w:rsid w:val="005613A1"/>
    <w:rsid w:val="0056404E"/>
    <w:rsid w:val="005928C8"/>
    <w:rsid w:val="005A6403"/>
    <w:rsid w:val="005B1831"/>
    <w:rsid w:val="005B2BD6"/>
    <w:rsid w:val="005B7083"/>
    <w:rsid w:val="005E25CB"/>
    <w:rsid w:val="00611104"/>
    <w:rsid w:val="006142D2"/>
    <w:rsid w:val="006458F3"/>
    <w:rsid w:val="00656B5F"/>
    <w:rsid w:val="00680B37"/>
    <w:rsid w:val="00707719"/>
    <w:rsid w:val="00763518"/>
    <w:rsid w:val="007A6EEE"/>
    <w:rsid w:val="007B241D"/>
    <w:rsid w:val="007B61C5"/>
    <w:rsid w:val="007B7A54"/>
    <w:rsid w:val="007E5CAA"/>
    <w:rsid w:val="00805079"/>
    <w:rsid w:val="00813550"/>
    <w:rsid w:val="008C4492"/>
    <w:rsid w:val="008C710E"/>
    <w:rsid w:val="008D2A71"/>
    <w:rsid w:val="00975A94"/>
    <w:rsid w:val="009772FA"/>
    <w:rsid w:val="00995360"/>
    <w:rsid w:val="009A3269"/>
    <w:rsid w:val="009C43C1"/>
    <w:rsid w:val="009D5BA7"/>
    <w:rsid w:val="00A175C6"/>
    <w:rsid w:val="00A53074"/>
    <w:rsid w:val="00A574E4"/>
    <w:rsid w:val="00AB19FB"/>
    <w:rsid w:val="00AB2D6B"/>
    <w:rsid w:val="00AE2B72"/>
    <w:rsid w:val="00B17B09"/>
    <w:rsid w:val="00B3406D"/>
    <w:rsid w:val="00B61CD3"/>
    <w:rsid w:val="00B965F9"/>
    <w:rsid w:val="00BB4360"/>
    <w:rsid w:val="00BC7D9E"/>
    <w:rsid w:val="00BF0DAF"/>
    <w:rsid w:val="00BF62D1"/>
    <w:rsid w:val="00CA467E"/>
    <w:rsid w:val="00CB4554"/>
    <w:rsid w:val="00CC08F7"/>
    <w:rsid w:val="00CD23C6"/>
    <w:rsid w:val="00D77C88"/>
    <w:rsid w:val="00D9489E"/>
    <w:rsid w:val="00E2056A"/>
    <w:rsid w:val="00E37E9C"/>
    <w:rsid w:val="00EA2AD6"/>
    <w:rsid w:val="00F55D3B"/>
    <w:rsid w:val="00FE7256"/>
    <w:rsid w:val="00FF1635"/>
    <w:rsid w:val="00FF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C1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43C1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43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43C1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C43C1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C43C1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9C43C1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43C1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AE2B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948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89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82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1177</Words>
  <Characters>671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</dc:creator>
  <cp:keywords/>
  <dc:description/>
  <cp:lastModifiedBy>admin</cp:lastModifiedBy>
  <cp:revision>9</cp:revision>
  <cp:lastPrinted>2020-09-24T10:45:00Z</cp:lastPrinted>
  <dcterms:created xsi:type="dcterms:W3CDTF">2020-09-17T13:01:00Z</dcterms:created>
  <dcterms:modified xsi:type="dcterms:W3CDTF">2020-09-24T10:46:00Z</dcterms:modified>
</cp:coreProperties>
</file>